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69C16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SWYNBURN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34DECA7D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20AF6B9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A804D3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8 Feb.1408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1DCE08E4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0437DE6F" w14:textId="77777777" w:rsidR="007D6414" w:rsidRDefault="007D6414" w:rsidP="007D641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m18,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E5D065D" w14:textId="77777777" w:rsidR="007D6414" w:rsidRDefault="007D6414" w:rsidP="007D641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01CA06EA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77EC7D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9B85B12" w14:textId="77777777" w:rsidR="007D6414" w:rsidRDefault="007D6414" w:rsidP="007D64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March 2023</w:t>
      </w:r>
    </w:p>
    <w:p w14:paraId="3E13B5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3DB35" w14:textId="77777777" w:rsidR="007D6414" w:rsidRDefault="007D6414" w:rsidP="009139A6">
      <w:r>
        <w:separator/>
      </w:r>
    </w:p>
  </w:endnote>
  <w:endnote w:type="continuationSeparator" w:id="0">
    <w:p w14:paraId="5CB1A646" w14:textId="77777777" w:rsidR="007D6414" w:rsidRDefault="007D64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7B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07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5A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5557" w14:textId="77777777" w:rsidR="007D6414" w:rsidRDefault="007D6414" w:rsidP="009139A6">
      <w:r>
        <w:separator/>
      </w:r>
    </w:p>
  </w:footnote>
  <w:footnote w:type="continuationSeparator" w:id="0">
    <w:p w14:paraId="744A86BD" w14:textId="77777777" w:rsidR="007D6414" w:rsidRDefault="007D64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450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AE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42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14"/>
    <w:rsid w:val="000666E0"/>
    <w:rsid w:val="002510B7"/>
    <w:rsid w:val="005C130B"/>
    <w:rsid w:val="007D641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4C2E3"/>
  <w15:chartTrackingRefBased/>
  <w15:docId w15:val="{A5C0873E-01BF-4B11-A927-EFCF6258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2023-03-17T20:25:00Z</dcterms:created>
  <dcterms:modified xsi:type="dcterms:W3CDTF">2023-03-17T20:25:00Z</dcterms:modified>
</cp:coreProperties>
</file>